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4FF" w:rsidRPr="009027C3" w:rsidRDefault="00EB74FF" w:rsidP="009027C3">
      <w:pPr>
        <w:pStyle w:val="Heading1"/>
        <w:spacing w:line="240" w:lineRule="auto"/>
        <w:ind w:firstLine="0"/>
        <w:rPr>
          <w:b/>
        </w:rPr>
      </w:pPr>
      <w:r w:rsidRPr="009027C3">
        <w:rPr>
          <w:b/>
        </w:rPr>
        <w:t>САРАТОВСКАЯ ОБЛАСТЬ                                          ОЗИНСКИЙ РАЙОН</w:t>
      </w:r>
    </w:p>
    <w:p w:rsidR="00EB74FF" w:rsidRPr="009027C3" w:rsidRDefault="00EB74FF" w:rsidP="009027C3">
      <w:pPr>
        <w:rPr>
          <w:sz w:val="28"/>
          <w:szCs w:val="28"/>
        </w:rPr>
      </w:pPr>
    </w:p>
    <w:p w:rsidR="00EB74FF" w:rsidRPr="009027C3" w:rsidRDefault="00EB74FF" w:rsidP="009027C3">
      <w:pPr>
        <w:jc w:val="center"/>
        <w:rPr>
          <w:b/>
          <w:bCs/>
          <w:sz w:val="28"/>
          <w:szCs w:val="28"/>
        </w:rPr>
      </w:pPr>
      <w:r w:rsidRPr="009027C3">
        <w:rPr>
          <w:b/>
          <w:bCs/>
          <w:sz w:val="28"/>
          <w:szCs w:val="28"/>
        </w:rPr>
        <w:t>РАЙОННОЕ СОБРАНИЕ</w:t>
      </w:r>
    </w:p>
    <w:p w:rsidR="00EB74FF" w:rsidRPr="009027C3" w:rsidRDefault="00EB74FF" w:rsidP="009027C3">
      <w:pPr>
        <w:jc w:val="center"/>
        <w:rPr>
          <w:b/>
          <w:bCs/>
          <w:sz w:val="28"/>
          <w:szCs w:val="28"/>
        </w:rPr>
      </w:pPr>
      <w:r w:rsidRPr="009027C3">
        <w:rPr>
          <w:b/>
          <w:bCs/>
          <w:sz w:val="28"/>
          <w:szCs w:val="28"/>
        </w:rPr>
        <w:t>ОЗИНСКОГО МУНИЦИПАЛЬНОГО РАЙОНА</w:t>
      </w:r>
    </w:p>
    <w:p w:rsidR="00EB74FF" w:rsidRPr="009027C3" w:rsidRDefault="00EB74FF" w:rsidP="009027C3">
      <w:pPr>
        <w:pStyle w:val="Heading2"/>
        <w:rPr>
          <w:sz w:val="28"/>
          <w:szCs w:val="28"/>
        </w:rPr>
      </w:pPr>
      <w:r w:rsidRPr="009027C3">
        <w:rPr>
          <w:sz w:val="28"/>
          <w:szCs w:val="28"/>
        </w:rPr>
        <w:t>САРАТОВСКОЙ ОБЛАСТИ</w:t>
      </w:r>
    </w:p>
    <w:p w:rsidR="00EB74FF" w:rsidRPr="009027C3" w:rsidRDefault="00EB74FF" w:rsidP="009027C3">
      <w:pPr>
        <w:jc w:val="center"/>
        <w:rPr>
          <w:b/>
          <w:bCs/>
          <w:sz w:val="28"/>
          <w:szCs w:val="28"/>
        </w:rPr>
      </w:pPr>
    </w:p>
    <w:p w:rsidR="00EB74FF" w:rsidRPr="009027C3" w:rsidRDefault="00EB74FF" w:rsidP="009027C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Восьмидесятое </w:t>
      </w:r>
      <w:r w:rsidRPr="009027C3">
        <w:rPr>
          <w:b/>
          <w:bCs/>
          <w:sz w:val="28"/>
          <w:szCs w:val="28"/>
        </w:rPr>
        <w:t>заседание</w:t>
      </w:r>
    </w:p>
    <w:p w:rsidR="00EB74FF" w:rsidRPr="009027C3" w:rsidRDefault="00EB74FF" w:rsidP="009027C3">
      <w:pPr>
        <w:jc w:val="center"/>
        <w:rPr>
          <w:b/>
          <w:bCs/>
          <w:sz w:val="28"/>
          <w:szCs w:val="28"/>
        </w:rPr>
      </w:pPr>
    </w:p>
    <w:p w:rsidR="00EB74FF" w:rsidRDefault="00EB74FF" w:rsidP="009027C3">
      <w:pPr>
        <w:jc w:val="center"/>
        <w:rPr>
          <w:b/>
          <w:bCs/>
          <w:sz w:val="28"/>
          <w:szCs w:val="28"/>
        </w:rPr>
      </w:pPr>
      <w:r w:rsidRPr="009027C3">
        <w:rPr>
          <w:b/>
          <w:bCs/>
          <w:sz w:val="28"/>
          <w:szCs w:val="28"/>
        </w:rPr>
        <w:t xml:space="preserve">РЕШЕНИЕ № </w:t>
      </w:r>
      <w:r>
        <w:rPr>
          <w:b/>
          <w:bCs/>
          <w:sz w:val="28"/>
          <w:szCs w:val="28"/>
        </w:rPr>
        <w:t>319</w:t>
      </w:r>
    </w:p>
    <w:p w:rsidR="00EB74FF" w:rsidRDefault="00EB74FF" w:rsidP="009027C3">
      <w:pPr>
        <w:jc w:val="center"/>
        <w:rPr>
          <w:b/>
          <w:bCs/>
          <w:sz w:val="28"/>
          <w:szCs w:val="28"/>
        </w:rPr>
      </w:pPr>
    </w:p>
    <w:p w:rsidR="00EB74FF" w:rsidRPr="009027C3" w:rsidRDefault="00EB74FF" w:rsidP="009027C3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9027C3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29 февраля</w:t>
      </w:r>
      <w:r w:rsidRPr="009027C3">
        <w:rPr>
          <w:b/>
          <w:bCs/>
          <w:sz w:val="28"/>
          <w:szCs w:val="28"/>
        </w:rPr>
        <w:t xml:space="preserve"> 2016 года</w:t>
      </w:r>
    </w:p>
    <w:p w:rsidR="00EB74FF" w:rsidRPr="009027C3" w:rsidRDefault="00EB74FF" w:rsidP="009027C3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9027C3">
        <w:rPr>
          <w:sz w:val="28"/>
          <w:szCs w:val="28"/>
        </w:rPr>
        <w:t>О внесении изменений и дополнений</w:t>
      </w:r>
    </w:p>
    <w:p w:rsidR="00EB74FF" w:rsidRPr="009027C3" w:rsidRDefault="00EB74FF" w:rsidP="009027C3">
      <w:pPr>
        <w:rPr>
          <w:sz w:val="28"/>
          <w:szCs w:val="28"/>
        </w:rPr>
      </w:pPr>
      <w:r w:rsidRPr="009027C3">
        <w:rPr>
          <w:sz w:val="28"/>
          <w:szCs w:val="28"/>
        </w:rPr>
        <w:t xml:space="preserve">в решение районного Собрания </w:t>
      </w:r>
    </w:p>
    <w:p w:rsidR="00EB74FF" w:rsidRPr="009027C3" w:rsidRDefault="00EB74FF" w:rsidP="009027C3">
      <w:pPr>
        <w:rPr>
          <w:sz w:val="28"/>
          <w:szCs w:val="28"/>
        </w:rPr>
      </w:pPr>
      <w:r w:rsidRPr="009027C3">
        <w:rPr>
          <w:sz w:val="28"/>
          <w:szCs w:val="28"/>
        </w:rPr>
        <w:t>Озинского муниципального района</w:t>
      </w:r>
    </w:p>
    <w:p w:rsidR="00EB74FF" w:rsidRPr="009027C3" w:rsidRDefault="00EB74FF" w:rsidP="009027C3">
      <w:pPr>
        <w:rPr>
          <w:sz w:val="28"/>
          <w:szCs w:val="28"/>
        </w:rPr>
      </w:pPr>
      <w:r w:rsidRPr="009027C3">
        <w:rPr>
          <w:sz w:val="28"/>
          <w:szCs w:val="28"/>
        </w:rPr>
        <w:t>от 22 декабря 2015 года № 303</w:t>
      </w:r>
    </w:p>
    <w:p w:rsidR="00EB74FF" w:rsidRDefault="00EB74FF" w:rsidP="009027C3">
      <w:pPr>
        <w:ind w:hanging="540"/>
        <w:rPr>
          <w:sz w:val="28"/>
          <w:szCs w:val="28"/>
        </w:rPr>
      </w:pPr>
    </w:p>
    <w:p w:rsidR="00EB74FF" w:rsidRPr="009027C3" w:rsidRDefault="00EB74FF" w:rsidP="009027C3">
      <w:pPr>
        <w:ind w:right="-6" w:firstLine="708"/>
        <w:jc w:val="both"/>
        <w:rPr>
          <w:sz w:val="28"/>
          <w:szCs w:val="28"/>
        </w:rPr>
      </w:pPr>
      <w:r w:rsidRPr="009027C3">
        <w:rPr>
          <w:sz w:val="28"/>
          <w:szCs w:val="28"/>
        </w:rPr>
        <w:t xml:space="preserve">Заслушав и обсудив информацию начальника </w:t>
      </w:r>
      <w:r>
        <w:rPr>
          <w:sz w:val="28"/>
          <w:szCs w:val="28"/>
        </w:rPr>
        <w:t xml:space="preserve">бюджетного отдела </w:t>
      </w:r>
      <w:r w:rsidRPr="009027C3">
        <w:rPr>
          <w:sz w:val="28"/>
          <w:szCs w:val="28"/>
        </w:rPr>
        <w:t xml:space="preserve">финансового управления администрации Озинского муниципального района </w:t>
      </w:r>
      <w:r>
        <w:rPr>
          <w:sz w:val="28"/>
          <w:szCs w:val="28"/>
        </w:rPr>
        <w:t>Фомичевой И.В.</w:t>
      </w:r>
      <w:r w:rsidRPr="009027C3">
        <w:rPr>
          <w:sz w:val="28"/>
          <w:szCs w:val="28"/>
        </w:rPr>
        <w:t xml:space="preserve"> «О внесении изменений и дополнений в решение районного Собрания Озинского муниципального района от 22 декабря 2015 года № 303 «О бюджете Озинского муниципального района на 2016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районе, утвержденного решением районного Собрания Озинского муниципального района от 14 октября 2014 года № 232, районное Собрание Озинского муниципального района Саратовской области</w:t>
      </w:r>
    </w:p>
    <w:p w:rsidR="00EB74FF" w:rsidRPr="009027C3" w:rsidRDefault="00EB74FF" w:rsidP="009027C3">
      <w:pPr>
        <w:ind w:right="175" w:hanging="540"/>
        <w:rPr>
          <w:sz w:val="28"/>
          <w:szCs w:val="28"/>
        </w:rPr>
      </w:pPr>
    </w:p>
    <w:p w:rsidR="00EB74FF" w:rsidRPr="009027C3" w:rsidRDefault="00EB74FF" w:rsidP="009027C3">
      <w:pPr>
        <w:ind w:right="175"/>
        <w:jc w:val="center"/>
        <w:rPr>
          <w:b/>
          <w:sz w:val="28"/>
          <w:szCs w:val="28"/>
        </w:rPr>
      </w:pPr>
      <w:r w:rsidRPr="009027C3">
        <w:rPr>
          <w:b/>
          <w:sz w:val="28"/>
          <w:szCs w:val="28"/>
        </w:rPr>
        <w:t>РЕШИЛО:</w:t>
      </w:r>
    </w:p>
    <w:p w:rsidR="00EB74FF" w:rsidRPr="009027C3" w:rsidRDefault="00EB74FF" w:rsidP="009027C3">
      <w:pPr>
        <w:ind w:right="175"/>
        <w:jc w:val="center"/>
        <w:rPr>
          <w:b/>
          <w:sz w:val="28"/>
          <w:szCs w:val="28"/>
        </w:rPr>
      </w:pPr>
    </w:p>
    <w:p w:rsidR="00EB74FF" w:rsidRPr="009027C3" w:rsidRDefault="00EB74FF" w:rsidP="009027C3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9027C3">
        <w:t>1. Внести в решение районного Собрания Озинского муниципального района от 22 декабря 2015 года № 303 «О бюджете Озинского муниципального района на 2016 год»</w:t>
      </w:r>
      <w:r>
        <w:t xml:space="preserve"> </w:t>
      </w:r>
      <w:r w:rsidRPr="00E4625D">
        <w:t>(</w:t>
      </w:r>
      <w:r w:rsidRPr="00D57762">
        <w:rPr>
          <w:color w:val="000000"/>
        </w:rPr>
        <w:t>с изменениями и дополнениями                от 22 января 2016 года № 317)</w:t>
      </w:r>
      <w:r>
        <w:rPr>
          <w:color w:val="FF0000"/>
        </w:rPr>
        <w:t xml:space="preserve"> </w:t>
      </w:r>
      <w:r w:rsidRPr="009027C3">
        <w:t>следующие изменения и дополнения:</w:t>
      </w:r>
    </w:p>
    <w:p w:rsidR="00EB74FF" w:rsidRDefault="00EB74FF" w:rsidP="009027C3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9027C3">
        <w:t>1.1. в пункте 1 цифры «</w:t>
      </w:r>
      <w:r>
        <w:t>315373,5</w:t>
      </w:r>
      <w:r w:rsidRPr="009027C3">
        <w:t>» заменить цифрами «</w:t>
      </w:r>
      <w:r>
        <w:t>316573,5</w:t>
      </w:r>
      <w:r w:rsidRPr="009027C3">
        <w:t>», цифры «</w:t>
      </w:r>
      <w:r>
        <w:t>308954,5</w:t>
      </w:r>
      <w:r w:rsidRPr="009027C3">
        <w:t>» заменить цифрами «</w:t>
      </w:r>
      <w:r>
        <w:t>310801,7</w:t>
      </w:r>
      <w:r w:rsidRPr="009027C3">
        <w:t>», цифры «</w:t>
      </w:r>
      <w:r>
        <w:t>6419,0</w:t>
      </w:r>
      <w:r w:rsidRPr="009027C3">
        <w:t>» заменить цифрами «</w:t>
      </w:r>
      <w:r>
        <w:t>5771,8</w:t>
      </w:r>
      <w:r w:rsidRPr="009027C3">
        <w:t>».</w:t>
      </w:r>
    </w:p>
    <w:p w:rsidR="00EB74FF" w:rsidRDefault="00EB74FF" w:rsidP="009027C3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</w:pPr>
      <w:r>
        <w:t>1.2 в пункте 6 цифры «8500,0</w:t>
      </w:r>
      <w:r w:rsidRPr="009027C3">
        <w:t>» заменить цифрами «</w:t>
      </w:r>
      <w:r>
        <w:t>9147,2».</w:t>
      </w:r>
    </w:p>
    <w:p w:rsidR="00EB74FF" w:rsidRDefault="00EB74FF" w:rsidP="00F576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дополнить пунктом 7 следующего содержания:</w:t>
      </w:r>
    </w:p>
    <w:p w:rsidR="00EB74FF" w:rsidRDefault="00EB74FF" w:rsidP="00F5760D">
      <w:pPr>
        <w:pStyle w:val="BodyTextIndent2"/>
        <w:tabs>
          <w:tab w:val="left" w:pos="0"/>
        </w:tabs>
        <w:spacing w:line="240" w:lineRule="auto"/>
        <w:ind w:left="0" w:firstLine="709"/>
        <w:jc w:val="both"/>
      </w:pPr>
      <w:r>
        <w:t>«</w:t>
      </w:r>
      <w:r w:rsidRPr="00857BD1">
        <w:t>7. Установить, что субсидии юридическим лицам (за исключением субсидий государственным (муниципальным) учреждениям, а также субсидий, указанных в пункте 7 статьи 78 Бюджетного кодекса Российской Федерации), индивидуальным предпринимателям, а также физическим лицам – производителям товаров, работ, услуг предоставляются, в соответствии со сводной росписью бюджета района за счет бюджетных ассигнований и в пределах лимитов бюджетных обязательств путем перечисления средств субсидий на расчетные счета получателей субсидий, открытые в кредитных организациях. Субсидии</w:t>
      </w:r>
      <w:r>
        <w:t xml:space="preserve"> (гранты) предоставляются вновь зарегистрированным и действующим менее одного года субъектам малого предпринимательства, осуществляющим деятельность в приоритетных отраслях экономики</w:t>
      </w:r>
      <w:r w:rsidRPr="00857BD1">
        <w:t>.</w:t>
      </w:r>
      <w:r>
        <w:t>».</w:t>
      </w:r>
    </w:p>
    <w:p w:rsidR="00EB74FF" w:rsidRDefault="00EB74FF" w:rsidP="00F5760D">
      <w:pPr>
        <w:pStyle w:val="BodyTextIndent2"/>
        <w:tabs>
          <w:tab w:val="left" w:pos="0"/>
        </w:tabs>
        <w:spacing w:line="240" w:lineRule="auto"/>
        <w:ind w:left="0" w:firstLine="709"/>
        <w:jc w:val="both"/>
      </w:pPr>
      <w:r>
        <w:t xml:space="preserve">1.3. Пункты 7-14 считать соответственно пунктами 8-15. </w:t>
      </w:r>
    </w:p>
    <w:p w:rsidR="00EB74FF" w:rsidRPr="00857BD1" w:rsidRDefault="00EB74FF" w:rsidP="00F5760D">
      <w:pPr>
        <w:pStyle w:val="BodyTextIndent2"/>
        <w:tabs>
          <w:tab w:val="left" w:pos="0"/>
        </w:tabs>
        <w:spacing w:line="240" w:lineRule="auto"/>
        <w:ind w:left="0" w:firstLine="709"/>
        <w:jc w:val="both"/>
      </w:pPr>
      <w:r>
        <w:t>1.4. пункте 13 цифры «16500,0</w:t>
      </w:r>
      <w:r w:rsidRPr="009027C3">
        <w:t>» заменить цифрами «</w:t>
      </w:r>
      <w:r>
        <w:t>16600,0».</w:t>
      </w:r>
    </w:p>
    <w:p w:rsidR="00EB74FF" w:rsidRPr="009027C3" w:rsidRDefault="00EB74FF" w:rsidP="009027C3">
      <w:pPr>
        <w:pStyle w:val="BodyTextIndent2"/>
        <w:spacing w:line="240" w:lineRule="auto"/>
        <w:ind w:left="0" w:firstLine="709"/>
        <w:jc w:val="both"/>
      </w:pPr>
      <w:r w:rsidRPr="009027C3">
        <w:t>1.2.Приложения 1, 6, 7, 8, 13 изложить в новой редакции согласно приложениям 1, 2, 3, 4, 5 к настоящему решению.</w:t>
      </w:r>
    </w:p>
    <w:p w:rsidR="00EB74FF" w:rsidRPr="009027C3" w:rsidRDefault="00EB74FF" w:rsidP="009027C3">
      <w:pPr>
        <w:pStyle w:val="BodyTextIndent3"/>
        <w:tabs>
          <w:tab w:val="left" w:pos="0"/>
        </w:tabs>
        <w:spacing w:line="240" w:lineRule="auto"/>
        <w:ind w:left="0" w:firstLine="709"/>
      </w:pPr>
      <w:r w:rsidRPr="009027C3"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EB74FF" w:rsidRPr="009027C3" w:rsidRDefault="00EB74FF" w:rsidP="009027C3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9027C3">
        <w:rPr>
          <w:sz w:val="28"/>
          <w:szCs w:val="28"/>
        </w:rPr>
        <w:t>3. Настоящее решение вступает в силу с момента его подписания.</w:t>
      </w:r>
    </w:p>
    <w:p w:rsidR="00EB74FF" w:rsidRPr="009027C3" w:rsidRDefault="00EB74FF" w:rsidP="009027C3">
      <w:pPr>
        <w:rPr>
          <w:sz w:val="28"/>
          <w:szCs w:val="28"/>
        </w:rPr>
      </w:pPr>
    </w:p>
    <w:p w:rsidR="00EB74FF" w:rsidRDefault="00EB74FF" w:rsidP="009027C3">
      <w:pPr>
        <w:rPr>
          <w:sz w:val="28"/>
          <w:szCs w:val="28"/>
        </w:rPr>
      </w:pPr>
    </w:p>
    <w:p w:rsidR="00EB74FF" w:rsidRDefault="00EB74FF" w:rsidP="009027C3">
      <w:pPr>
        <w:rPr>
          <w:sz w:val="28"/>
          <w:szCs w:val="28"/>
        </w:rPr>
      </w:pPr>
      <w:bookmarkStart w:id="0" w:name="_GoBack"/>
      <w:bookmarkEnd w:id="0"/>
    </w:p>
    <w:p w:rsidR="00EB74FF" w:rsidRPr="009027C3" w:rsidRDefault="00EB74FF" w:rsidP="009027C3">
      <w:pPr>
        <w:pStyle w:val="Heading5"/>
        <w:tabs>
          <w:tab w:val="left" w:pos="0"/>
        </w:tabs>
        <w:spacing w:line="240" w:lineRule="auto"/>
        <w:ind w:left="0"/>
        <w:rPr>
          <w:bCs/>
          <w:sz w:val="28"/>
          <w:szCs w:val="28"/>
        </w:rPr>
      </w:pPr>
      <w:r w:rsidRPr="009027C3">
        <w:rPr>
          <w:sz w:val="28"/>
          <w:szCs w:val="28"/>
        </w:rPr>
        <w:t xml:space="preserve">Глава Озинского </w:t>
      </w:r>
    </w:p>
    <w:p w:rsidR="00EB74FF" w:rsidRPr="00EF6F79" w:rsidRDefault="00EB74FF" w:rsidP="00246BD6">
      <w:pPr>
        <w:pStyle w:val="BodyText2"/>
        <w:tabs>
          <w:tab w:val="left" w:pos="0"/>
          <w:tab w:val="left" w:pos="6946"/>
        </w:tabs>
        <w:ind w:right="-1"/>
        <w:rPr>
          <w:color w:val="000000"/>
          <w:sz w:val="28"/>
          <w:szCs w:val="28"/>
        </w:rPr>
      </w:pPr>
      <w:r w:rsidRPr="00EF6F79">
        <w:rPr>
          <w:b/>
          <w:sz w:val="28"/>
          <w:szCs w:val="28"/>
        </w:rPr>
        <w:t>муниципального района                                                         С. А. Колесников</w:t>
      </w:r>
    </w:p>
    <w:sectPr w:rsidR="00EB74FF" w:rsidRPr="00EF6F79" w:rsidSect="000472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2141"/>
    <w:rsid w:val="00015DF2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21F"/>
    <w:rsid w:val="0004754D"/>
    <w:rsid w:val="0005124E"/>
    <w:rsid w:val="000526C5"/>
    <w:rsid w:val="00052B40"/>
    <w:rsid w:val="0005542C"/>
    <w:rsid w:val="00061337"/>
    <w:rsid w:val="00061340"/>
    <w:rsid w:val="00061E33"/>
    <w:rsid w:val="000745A9"/>
    <w:rsid w:val="00082023"/>
    <w:rsid w:val="0008357F"/>
    <w:rsid w:val="000878BA"/>
    <w:rsid w:val="000A1C28"/>
    <w:rsid w:val="000A31B1"/>
    <w:rsid w:val="000A435B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7703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1635"/>
    <w:rsid w:val="00126D96"/>
    <w:rsid w:val="001316B9"/>
    <w:rsid w:val="00137143"/>
    <w:rsid w:val="00142F54"/>
    <w:rsid w:val="00147FBF"/>
    <w:rsid w:val="001511F0"/>
    <w:rsid w:val="00151DF6"/>
    <w:rsid w:val="00152512"/>
    <w:rsid w:val="0015449D"/>
    <w:rsid w:val="0015588A"/>
    <w:rsid w:val="00167902"/>
    <w:rsid w:val="00173551"/>
    <w:rsid w:val="00175693"/>
    <w:rsid w:val="00182562"/>
    <w:rsid w:val="00184629"/>
    <w:rsid w:val="00187FCB"/>
    <w:rsid w:val="00190103"/>
    <w:rsid w:val="00193957"/>
    <w:rsid w:val="001940BE"/>
    <w:rsid w:val="001952B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0B47"/>
    <w:rsid w:val="002226D7"/>
    <w:rsid w:val="00222B3D"/>
    <w:rsid w:val="00223706"/>
    <w:rsid w:val="00227D5A"/>
    <w:rsid w:val="00231607"/>
    <w:rsid w:val="00232DB4"/>
    <w:rsid w:val="00235822"/>
    <w:rsid w:val="0024103F"/>
    <w:rsid w:val="0024580E"/>
    <w:rsid w:val="00246BD6"/>
    <w:rsid w:val="00257DB7"/>
    <w:rsid w:val="0026240B"/>
    <w:rsid w:val="00262729"/>
    <w:rsid w:val="002678AB"/>
    <w:rsid w:val="00275FE5"/>
    <w:rsid w:val="00281B32"/>
    <w:rsid w:val="002879E1"/>
    <w:rsid w:val="00287D3A"/>
    <w:rsid w:val="00292E89"/>
    <w:rsid w:val="00295068"/>
    <w:rsid w:val="002A012D"/>
    <w:rsid w:val="002A071F"/>
    <w:rsid w:val="002A0D47"/>
    <w:rsid w:val="002A1D6E"/>
    <w:rsid w:val="002A1EF0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637B9"/>
    <w:rsid w:val="00364625"/>
    <w:rsid w:val="0036493B"/>
    <w:rsid w:val="0037521E"/>
    <w:rsid w:val="00377DB1"/>
    <w:rsid w:val="00381948"/>
    <w:rsid w:val="00381C53"/>
    <w:rsid w:val="0038240A"/>
    <w:rsid w:val="00383B53"/>
    <w:rsid w:val="0038648A"/>
    <w:rsid w:val="00391B3F"/>
    <w:rsid w:val="003B671B"/>
    <w:rsid w:val="003B74EB"/>
    <w:rsid w:val="003C2E00"/>
    <w:rsid w:val="003C30D1"/>
    <w:rsid w:val="003C73A8"/>
    <w:rsid w:val="003C7616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D0D"/>
    <w:rsid w:val="00444DE1"/>
    <w:rsid w:val="00447694"/>
    <w:rsid w:val="0045672E"/>
    <w:rsid w:val="0045763D"/>
    <w:rsid w:val="00460D63"/>
    <w:rsid w:val="0046460C"/>
    <w:rsid w:val="00466CC2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98F"/>
    <w:rsid w:val="004E3BEB"/>
    <w:rsid w:val="004E6244"/>
    <w:rsid w:val="004E645B"/>
    <w:rsid w:val="004F0B46"/>
    <w:rsid w:val="004F208F"/>
    <w:rsid w:val="004F2473"/>
    <w:rsid w:val="004F4D08"/>
    <w:rsid w:val="004F595B"/>
    <w:rsid w:val="004F7605"/>
    <w:rsid w:val="00507014"/>
    <w:rsid w:val="00507256"/>
    <w:rsid w:val="00514073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56DDB"/>
    <w:rsid w:val="00564A5B"/>
    <w:rsid w:val="00571E64"/>
    <w:rsid w:val="00577244"/>
    <w:rsid w:val="00584F16"/>
    <w:rsid w:val="00586098"/>
    <w:rsid w:val="00587555"/>
    <w:rsid w:val="00595316"/>
    <w:rsid w:val="005A113F"/>
    <w:rsid w:val="005A54C2"/>
    <w:rsid w:val="005A63CA"/>
    <w:rsid w:val="005B506B"/>
    <w:rsid w:val="005B7FE8"/>
    <w:rsid w:val="005C1C50"/>
    <w:rsid w:val="005C5841"/>
    <w:rsid w:val="005D0FD3"/>
    <w:rsid w:val="005D175C"/>
    <w:rsid w:val="005D3D8D"/>
    <w:rsid w:val="005D4B93"/>
    <w:rsid w:val="005D77E5"/>
    <w:rsid w:val="005F6754"/>
    <w:rsid w:val="0060366F"/>
    <w:rsid w:val="00612A3A"/>
    <w:rsid w:val="0061533A"/>
    <w:rsid w:val="00633CDD"/>
    <w:rsid w:val="00636350"/>
    <w:rsid w:val="00636476"/>
    <w:rsid w:val="00636488"/>
    <w:rsid w:val="00637467"/>
    <w:rsid w:val="00640792"/>
    <w:rsid w:val="006417AE"/>
    <w:rsid w:val="00645727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268F"/>
    <w:rsid w:val="00672844"/>
    <w:rsid w:val="006759E4"/>
    <w:rsid w:val="006936B6"/>
    <w:rsid w:val="006965D1"/>
    <w:rsid w:val="006A13F8"/>
    <w:rsid w:val="006A1670"/>
    <w:rsid w:val="006A354B"/>
    <w:rsid w:val="006A595C"/>
    <w:rsid w:val="006A5B74"/>
    <w:rsid w:val="006A5D82"/>
    <w:rsid w:val="006B026F"/>
    <w:rsid w:val="006B414A"/>
    <w:rsid w:val="006B510A"/>
    <w:rsid w:val="006B5EB3"/>
    <w:rsid w:val="006C2C33"/>
    <w:rsid w:val="006C36E7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2E61"/>
    <w:rsid w:val="0070407E"/>
    <w:rsid w:val="00705925"/>
    <w:rsid w:val="00713506"/>
    <w:rsid w:val="00717490"/>
    <w:rsid w:val="00725155"/>
    <w:rsid w:val="00730CAF"/>
    <w:rsid w:val="00731469"/>
    <w:rsid w:val="007346C4"/>
    <w:rsid w:val="00736C24"/>
    <w:rsid w:val="0074293B"/>
    <w:rsid w:val="00742D10"/>
    <w:rsid w:val="00743412"/>
    <w:rsid w:val="00744A1E"/>
    <w:rsid w:val="007460E6"/>
    <w:rsid w:val="00754E50"/>
    <w:rsid w:val="0077013D"/>
    <w:rsid w:val="00772501"/>
    <w:rsid w:val="00773890"/>
    <w:rsid w:val="00777CC0"/>
    <w:rsid w:val="007827F4"/>
    <w:rsid w:val="00785876"/>
    <w:rsid w:val="00786056"/>
    <w:rsid w:val="007869E6"/>
    <w:rsid w:val="00790E74"/>
    <w:rsid w:val="007942F3"/>
    <w:rsid w:val="007A0AED"/>
    <w:rsid w:val="007A2890"/>
    <w:rsid w:val="007A3494"/>
    <w:rsid w:val="007A4379"/>
    <w:rsid w:val="007B14D6"/>
    <w:rsid w:val="007B438E"/>
    <w:rsid w:val="007B4556"/>
    <w:rsid w:val="007B71D8"/>
    <w:rsid w:val="007C12A0"/>
    <w:rsid w:val="007C154A"/>
    <w:rsid w:val="007C242C"/>
    <w:rsid w:val="007C2FC0"/>
    <w:rsid w:val="007C400E"/>
    <w:rsid w:val="007D18EC"/>
    <w:rsid w:val="007D2F44"/>
    <w:rsid w:val="007E4C4F"/>
    <w:rsid w:val="007F2B12"/>
    <w:rsid w:val="007F39E1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2143A"/>
    <w:rsid w:val="00825E58"/>
    <w:rsid w:val="00826A81"/>
    <w:rsid w:val="00830E88"/>
    <w:rsid w:val="00832C05"/>
    <w:rsid w:val="00834B8D"/>
    <w:rsid w:val="008350A9"/>
    <w:rsid w:val="00836FE4"/>
    <w:rsid w:val="008429AA"/>
    <w:rsid w:val="00844182"/>
    <w:rsid w:val="00845795"/>
    <w:rsid w:val="008541BE"/>
    <w:rsid w:val="008556FC"/>
    <w:rsid w:val="00857BD1"/>
    <w:rsid w:val="00865FE7"/>
    <w:rsid w:val="00870E9D"/>
    <w:rsid w:val="00872A3C"/>
    <w:rsid w:val="00885D9E"/>
    <w:rsid w:val="008905B7"/>
    <w:rsid w:val="00892252"/>
    <w:rsid w:val="00894951"/>
    <w:rsid w:val="008971A7"/>
    <w:rsid w:val="008A21B6"/>
    <w:rsid w:val="008A30DB"/>
    <w:rsid w:val="008A350D"/>
    <w:rsid w:val="008B5D24"/>
    <w:rsid w:val="008B726D"/>
    <w:rsid w:val="008C3DEC"/>
    <w:rsid w:val="008C40DE"/>
    <w:rsid w:val="008C7386"/>
    <w:rsid w:val="008D0A3E"/>
    <w:rsid w:val="008D4B8E"/>
    <w:rsid w:val="008E344A"/>
    <w:rsid w:val="008E6C01"/>
    <w:rsid w:val="008F24A1"/>
    <w:rsid w:val="009027C3"/>
    <w:rsid w:val="00905668"/>
    <w:rsid w:val="00907A69"/>
    <w:rsid w:val="0091680C"/>
    <w:rsid w:val="00917E82"/>
    <w:rsid w:val="00920FEC"/>
    <w:rsid w:val="009213A7"/>
    <w:rsid w:val="009218CD"/>
    <w:rsid w:val="00924BB7"/>
    <w:rsid w:val="00933544"/>
    <w:rsid w:val="00944819"/>
    <w:rsid w:val="0094483A"/>
    <w:rsid w:val="009463D2"/>
    <w:rsid w:val="00946D14"/>
    <w:rsid w:val="0095039B"/>
    <w:rsid w:val="00951B13"/>
    <w:rsid w:val="00960987"/>
    <w:rsid w:val="009626E3"/>
    <w:rsid w:val="009642A0"/>
    <w:rsid w:val="009665ED"/>
    <w:rsid w:val="009679EC"/>
    <w:rsid w:val="009709A0"/>
    <w:rsid w:val="00975A41"/>
    <w:rsid w:val="00975B25"/>
    <w:rsid w:val="00985701"/>
    <w:rsid w:val="00993172"/>
    <w:rsid w:val="00995A2E"/>
    <w:rsid w:val="009A09A8"/>
    <w:rsid w:val="009A12C6"/>
    <w:rsid w:val="009A7B3F"/>
    <w:rsid w:val="009B2D5C"/>
    <w:rsid w:val="009C4C4A"/>
    <w:rsid w:val="009C553C"/>
    <w:rsid w:val="009C5CD5"/>
    <w:rsid w:val="009C75C5"/>
    <w:rsid w:val="009D278C"/>
    <w:rsid w:val="009D471D"/>
    <w:rsid w:val="009D50A2"/>
    <w:rsid w:val="009E4B8B"/>
    <w:rsid w:val="009E6429"/>
    <w:rsid w:val="009F0884"/>
    <w:rsid w:val="009F1A81"/>
    <w:rsid w:val="009F2A3B"/>
    <w:rsid w:val="009F31B1"/>
    <w:rsid w:val="00A11ED6"/>
    <w:rsid w:val="00A121C7"/>
    <w:rsid w:val="00A178CA"/>
    <w:rsid w:val="00A20217"/>
    <w:rsid w:val="00A20714"/>
    <w:rsid w:val="00A22747"/>
    <w:rsid w:val="00A249BC"/>
    <w:rsid w:val="00A30478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71B78"/>
    <w:rsid w:val="00A741BF"/>
    <w:rsid w:val="00A74CA3"/>
    <w:rsid w:val="00A83AF3"/>
    <w:rsid w:val="00A90D54"/>
    <w:rsid w:val="00A92994"/>
    <w:rsid w:val="00A93044"/>
    <w:rsid w:val="00A9578B"/>
    <w:rsid w:val="00A95C26"/>
    <w:rsid w:val="00AA1B3D"/>
    <w:rsid w:val="00AA44F8"/>
    <w:rsid w:val="00AA4AD9"/>
    <w:rsid w:val="00AB0E3A"/>
    <w:rsid w:val="00AB0F55"/>
    <w:rsid w:val="00AB15CC"/>
    <w:rsid w:val="00AB3B1F"/>
    <w:rsid w:val="00AB6853"/>
    <w:rsid w:val="00AC6D73"/>
    <w:rsid w:val="00AC7648"/>
    <w:rsid w:val="00AD2CE4"/>
    <w:rsid w:val="00AE002F"/>
    <w:rsid w:val="00AE5D4B"/>
    <w:rsid w:val="00AE6CBD"/>
    <w:rsid w:val="00AE6E1B"/>
    <w:rsid w:val="00AF32B4"/>
    <w:rsid w:val="00AF52B8"/>
    <w:rsid w:val="00AF64F5"/>
    <w:rsid w:val="00B01A10"/>
    <w:rsid w:val="00B040CB"/>
    <w:rsid w:val="00B04E8F"/>
    <w:rsid w:val="00B053FE"/>
    <w:rsid w:val="00B06801"/>
    <w:rsid w:val="00B0761B"/>
    <w:rsid w:val="00B129A4"/>
    <w:rsid w:val="00B134C6"/>
    <w:rsid w:val="00B32B19"/>
    <w:rsid w:val="00B33505"/>
    <w:rsid w:val="00B41F09"/>
    <w:rsid w:val="00B446CC"/>
    <w:rsid w:val="00B467D7"/>
    <w:rsid w:val="00B50A66"/>
    <w:rsid w:val="00B53390"/>
    <w:rsid w:val="00B579B4"/>
    <w:rsid w:val="00B636B5"/>
    <w:rsid w:val="00B64BEC"/>
    <w:rsid w:val="00B6517B"/>
    <w:rsid w:val="00B67297"/>
    <w:rsid w:val="00B71483"/>
    <w:rsid w:val="00B72E69"/>
    <w:rsid w:val="00B73CBB"/>
    <w:rsid w:val="00B7547D"/>
    <w:rsid w:val="00B76150"/>
    <w:rsid w:val="00B77256"/>
    <w:rsid w:val="00B77C29"/>
    <w:rsid w:val="00B95B47"/>
    <w:rsid w:val="00BA7D38"/>
    <w:rsid w:val="00BB237D"/>
    <w:rsid w:val="00BC58CF"/>
    <w:rsid w:val="00BD5C65"/>
    <w:rsid w:val="00BE3700"/>
    <w:rsid w:val="00BE7596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9A1"/>
    <w:rsid w:val="00C12DD3"/>
    <w:rsid w:val="00C14F2B"/>
    <w:rsid w:val="00C24FF6"/>
    <w:rsid w:val="00C314CD"/>
    <w:rsid w:val="00C33928"/>
    <w:rsid w:val="00C34356"/>
    <w:rsid w:val="00C35A07"/>
    <w:rsid w:val="00C3640C"/>
    <w:rsid w:val="00C40E2C"/>
    <w:rsid w:val="00C41C2A"/>
    <w:rsid w:val="00C4379D"/>
    <w:rsid w:val="00C44461"/>
    <w:rsid w:val="00C4479E"/>
    <w:rsid w:val="00C4572F"/>
    <w:rsid w:val="00C51744"/>
    <w:rsid w:val="00C5384E"/>
    <w:rsid w:val="00C6463B"/>
    <w:rsid w:val="00C7137C"/>
    <w:rsid w:val="00C71CED"/>
    <w:rsid w:val="00C73231"/>
    <w:rsid w:val="00C74CFA"/>
    <w:rsid w:val="00C76CCB"/>
    <w:rsid w:val="00C82223"/>
    <w:rsid w:val="00C85C31"/>
    <w:rsid w:val="00C86B8F"/>
    <w:rsid w:val="00C86CFD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5278"/>
    <w:rsid w:val="00CB6500"/>
    <w:rsid w:val="00CC5D6D"/>
    <w:rsid w:val="00CD2B90"/>
    <w:rsid w:val="00CD780F"/>
    <w:rsid w:val="00CE2C11"/>
    <w:rsid w:val="00CE5553"/>
    <w:rsid w:val="00CF336D"/>
    <w:rsid w:val="00CF4425"/>
    <w:rsid w:val="00CF4671"/>
    <w:rsid w:val="00CF58CF"/>
    <w:rsid w:val="00CF74F4"/>
    <w:rsid w:val="00D01347"/>
    <w:rsid w:val="00D06C9A"/>
    <w:rsid w:val="00D109D4"/>
    <w:rsid w:val="00D113E2"/>
    <w:rsid w:val="00D1393D"/>
    <w:rsid w:val="00D164DA"/>
    <w:rsid w:val="00D33DD2"/>
    <w:rsid w:val="00D3420F"/>
    <w:rsid w:val="00D40D76"/>
    <w:rsid w:val="00D412A9"/>
    <w:rsid w:val="00D41C22"/>
    <w:rsid w:val="00D4290F"/>
    <w:rsid w:val="00D52A77"/>
    <w:rsid w:val="00D57762"/>
    <w:rsid w:val="00D60839"/>
    <w:rsid w:val="00D6793E"/>
    <w:rsid w:val="00D7298C"/>
    <w:rsid w:val="00D74837"/>
    <w:rsid w:val="00D74EC8"/>
    <w:rsid w:val="00D80948"/>
    <w:rsid w:val="00D860C0"/>
    <w:rsid w:val="00D9222A"/>
    <w:rsid w:val="00D9732A"/>
    <w:rsid w:val="00DA0543"/>
    <w:rsid w:val="00DA2C0B"/>
    <w:rsid w:val="00DB000D"/>
    <w:rsid w:val="00DB7EE0"/>
    <w:rsid w:val="00DC2074"/>
    <w:rsid w:val="00DC5253"/>
    <w:rsid w:val="00DC6E9C"/>
    <w:rsid w:val="00DC7C53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11B0C"/>
    <w:rsid w:val="00E13FA0"/>
    <w:rsid w:val="00E172BD"/>
    <w:rsid w:val="00E31337"/>
    <w:rsid w:val="00E31ABC"/>
    <w:rsid w:val="00E31C2D"/>
    <w:rsid w:val="00E34AB0"/>
    <w:rsid w:val="00E34F6C"/>
    <w:rsid w:val="00E42F97"/>
    <w:rsid w:val="00E4625D"/>
    <w:rsid w:val="00E47BF5"/>
    <w:rsid w:val="00E56F5F"/>
    <w:rsid w:val="00E67ED7"/>
    <w:rsid w:val="00E7633A"/>
    <w:rsid w:val="00E77B2B"/>
    <w:rsid w:val="00E81173"/>
    <w:rsid w:val="00E87903"/>
    <w:rsid w:val="00E90349"/>
    <w:rsid w:val="00E9097D"/>
    <w:rsid w:val="00E95BAD"/>
    <w:rsid w:val="00E97075"/>
    <w:rsid w:val="00EA12EA"/>
    <w:rsid w:val="00EA182F"/>
    <w:rsid w:val="00EA2A8E"/>
    <w:rsid w:val="00EA45C8"/>
    <w:rsid w:val="00EA49BD"/>
    <w:rsid w:val="00EA5117"/>
    <w:rsid w:val="00EA7CAB"/>
    <w:rsid w:val="00EB74FF"/>
    <w:rsid w:val="00EC3C81"/>
    <w:rsid w:val="00ED0615"/>
    <w:rsid w:val="00ED23BE"/>
    <w:rsid w:val="00EE7CE8"/>
    <w:rsid w:val="00EF17D9"/>
    <w:rsid w:val="00EF2539"/>
    <w:rsid w:val="00EF42B2"/>
    <w:rsid w:val="00EF6F79"/>
    <w:rsid w:val="00F00DE1"/>
    <w:rsid w:val="00F03A55"/>
    <w:rsid w:val="00F059AC"/>
    <w:rsid w:val="00F06303"/>
    <w:rsid w:val="00F11981"/>
    <w:rsid w:val="00F11FAC"/>
    <w:rsid w:val="00F1254D"/>
    <w:rsid w:val="00F2000D"/>
    <w:rsid w:val="00F2030D"/>
    <w:rsid w:val="00F2081A"/>
    <w:rsid w:val="00F20E40"/>
    <w:rsid w:val="00F26FCF"/>
    <w:rsid w:val="00F3263B"/>
    <w:rsid w:val="00F350D5"/>
    <w:rsid w:val="00F35C77"/>
    <w:rsid w:val="00F360E4"/>
    <w:rsid w:val="00F377FC"/>
    <w:rsid w:val="00F41DDF"/>
    <w:rsid w:val="00F43151"/>
    <w:rsid w:val="00F43BC9"/>
    <w:rsid w:val="00F44825"/>
    <w:rsid w:val="00F44BB5"/>
    <w:rsid w:val="00F52E1A"/>
    <w:rsid w:val="00F5425B"/>
    <w:rsid w:val="00F562FF"/>
    <w:rsid w:val="00F57040"/>
    <w:rsid w:val="00F5760D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9A0"/>
    <w:rsid w:val="00FA441A"/>
    <w:rsid w:val="00FA7599"/>
    <w:rsid w:val="00FB3A67"/>
    <w:rsid w:val="00FB3B21"/>
    <w:rsid w:val="00FB3F70"/>
    <w:rsid w:val="00FB4A16"/>
    <w:rsid w:val="00FC070A"/>
    <w:rsid w:val="00FC0A0B"/>
    <w:rsid w:val="00FC1DFC"/>
    <w:rsid w:val="00FC5F7C"/>
    <w:rsid w:val="00FD1324"/>
    <w:rsid w:val="00FD6D83"/>
    <w:rsid w:val="00FE0AAC"/>
    <w:rsid w:val="00FF09DF"/>
    <w:rsid w:val="00FF4DC5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rFonts w:eastAsia="Calibri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761B"/>
    <w:pPr>
      <w:keepNext/>
      <w:jc w:val="center"/>
      <w:outlineLvl w:val="1"/>
    </w:pPr>
    <w:rPr>
      <w:rFonts w:eastAsia="Calibri"/>
      <w:b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rFonts w:eastAsia="Calibri"/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0761B"/>
    <w:rPr>
      <w:rFonts w:ascii="Times New Roman" w:hAnsi="Times New Roman" w:cs="Times New Roman"/>
      <w:b/>
      <w:sz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0761B"/>
    <w:rPr>
      <w:rFonts w:ascii="Times New Roman" w:hAnsi="Times New Roman" w:cs="Times New Roman"/>
      <w:b/>
      <w:sz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0761B"/>
    <w:rPr>
      <w:rFonts w:eastAsia="Calibri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0761B"/>
    <w:rPr>
      <w:rFonts w:ascii="Times New Roman" w:hAnsi="Times New Roman" w:cs="Times New Roman"/>
      <w:sz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rFonts w:eastAsia="Calibri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0761B"/>
    <w:pPr>
      <w:spacing w:line="216" w:lineRule="auto"/>
      <w:ind w:left="-540"/>
      <w:jc w:val="both"/>
    </w:pPr>
    <w:rPr>
      <w:rFonts w:eastAsia="Calibri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paragraph" w:styleId="ListParagraph">
    <w:name w:val="List Paragraph"/>
    <w:basedOn w:val="Normal"/>
    <w:uiPriority w:val="99"/>
    <w:qFormat/>
    <w:rsid w:val="001316B9"/>
    <w:pPr>
      <w:ind w:left="708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2</Pages>
  <Words>436</Words>
  <Characters>2488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САРАТОВСКАЯ ОБЛАСТЬ                                          ОЗИНСКИЙ РАЙОН</dc:title>
  <dc:subject/>
  <dc:creator>User</dc:creator>
  <cp:keywords/>
  <dc:description/>
  <cp:lastModifiedBy>1</cp:lastModifiedBy>
  <cp:revision>24</cp:revision>
  <cp:lastPrinted>2015-05-22T12:20:00Z</cp:lastPrinted>
  <dcterms:created xsi:type="dcterms:W3CDTF">2016-02-26T09:22:00Z</dcterms:created>
  <dcterms:modified xsi:type="dcterms:W3CDTF">2016-09-07T13:07:00Z</dcterms:modified>
</cp:coreProperties>
</file>